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</w:t>
      </w:r>
      <w:r w:rsidR="00B70B42">
        <w:rPr>
          <w:rFonts w:cs="Arial"/>
          <w:b/>
          <w:sz w:val="24"/>
          <w:szCs w:val="24"/>
        </w:rPr>
        <w:t>7</w:t>
      </w:r>
      <w:r>
        <w:rPr>
          <w:b/>
          <w:i/>
          <w:sz w:val="28"/>
        </w:rPr>
        <w:tab/>
        <w:t>R5-2</w:t>
      </w:r>
      <w:r w:rsidR="00B70B42">
        <w:rPr>
          <w:b/>
          <w:i/>
          <w:sz w:val="28"/>
        </w:rPr>
        <w:t>52873</w:t>
      </w:r>
    </w:p>
    <w:p w:rsidR="007B0F0E" w:rsidRDefault="00CF4F5A" w:rsidP="007B0F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70B42">
        <w:rPr>
          <w:b/>
          <w:noProof/>
          <w:sz w:val="24"/>
        </w:rPr>
        <w:t>St Julian's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B70B42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70B42">
        <w:rPr>
          <w:b/>
          <w:noProof/>
          <w:sz w:val="24"/>
        </w:rPr>
        <w:t>19</w:t>
      </w:r>
      <w:r w:rsidR="007B0F0E" w:rsidRPr="00BA51D9">
        <w:rPr>
          <w:b/>
          <w:noProof/>
          <w:sz w:val="24"/>
        </w:rPr>
        <w:t xml:space="preserve">th </w:t>
      </w:r>
      <w:r w:rsidR="00B70B42">
        <w:rPr>
          <w:b/>
          <w:noProof/>
          <w:sz w:val="24"/>
        </w:rPr>
        <w:t>May</w:t>
      </w:r>
      <w:r w:rsidR="007B0F0E" w:rsidRPr="00BA51D9">
        <w:rPr>
          <w:b/>
          <w:noProof/>
          <w:sz w:val="24"/>
        </w:rPr>
        <w:t xml:space="preserve"> 202</w:t>
      </w:r>
      <w:r w:rsidR="00B70B42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 </w:t>
      </w:r>
      <w:r w:rsidR="00B70B42">
        <w:rPr>
          <w:b/>
          <w:noProof/>
          <w:sz w:val="24"/>
        </w:rPr>
        <w:t>–</w:t>
      </w:r>
      <w:r w:rsidR="007B0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2</w:t>
      </w:r>
      <w:r w:rsidR="00B70B42">
        <w:rPr>
          <w:b/>
          <w:noProof/>
          <w:sz w:val="24"/>
        </w:rPr>
        <w:t>3th</w:t>
      </w:r>
      <w:r w:rsidR="007B0F0E" w:rsidRPr="00BA51D9">
        <w:rPr>
          <w:b/>
          <w:noProof/>
          <w:sz w:val="24"/>
        </w:rPr>
        <w:t xml:space="preserve"> </w:t>
      </w:r>
      <w:r w:rsidR="00B70B42">
        <w:rPr>
          <w:b/>
          <w:noProof/>
          <w:sz w:val="24"/>
        </w:rPr>
        <w:t>May</w:t>
      </w:r>
      <w:r w:rsidR="007B0F0E" w:rsidRPr="00BA51D9">
        <w:rPr>
          <w:b/>
          <w:noProof/>
          <w:sz w:val="24"/>
        </w:rPr>
        <w:t xml:space="preserve"> 202</w:t>
      </w:r>
      <w:r w:rsidR="00B70B42">
        <w:rPr>
          <w:b/>
          <w:noProof/>
          <w:sz w:val="24"/>
        </w:rPr>
        <w:t>5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PRD21 CDS</w:t>
            </w:r>
            <w:r w:rsidR="00AA5A25">
              <w:t xml:space="preserve"> </w:t>
            </w:r>
            <w:r>
              <w:t>PC3 NRCA CA_n1A-n5</w:t>
            </w:r>
            <w:r w:rsidR="00AD7508" w:rsidRPr="00AD7508">
              <w:t>A</w:t>
            </w:r>
            <w:r w:rsidR="00DF5C1D">
              <w:t>-n78A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ZTE C</w:t>
            </w:r>
            <w:r w:rsidR="007B0F0E" w:rsidRPr="007B0F0E">
              <w:t>orporation</w:t>
            </w:r>
            <w:r>
              <w:t>, 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B70B42" w:rsidP="00B70B42">
            <w:pPr>
              <w:pStyle w:val="CRCoverPage"/>
              <w:spacing w:after="0"/>
              <w:ind w:left="100"/>
            </w:pPr>
            <w:r>
              <w:t>2025-05</w:t>
            </w:r>
            <w:r w:rsidR="007B0F0E" w:rsidRPr="007B0F0E">
              <w:t>-</w:t>
            </w:r>
            <w:r w:rsidR="007B0F0E">
              <w:t>2</w:t>
            </w:r>
            <w:r>
              <w:t>3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AD7508" w:rsidRDefault="00AD7508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="00894CD7" w:rsidRPr="001F36DD">
              <w:rPr>
                <w:rFonts w:eastAsia="Yu Mincho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 w:rsidR="00B70B42">
              <w:rPr>
                <w:rFonts w:eastAsia="Yu Mincho"/>
                <w:caps/>
                <w:lang w:eastAsia="ja-JP"/>
              </w:rPr>
              <w:t>3</w:t>
            </w:r>
            <w:r w:rsidR="00894CD7"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DF5C1D">
              <w:rPr>
                <w:rFonts w:eastAsia="Yu Mincho"/>
                <w:caps/>
                <w:lang w:eastAsia="ja-JP"/>
              </w:rPr>
              <w:t>-</w:t>
            </w:r>
            <w:r w:rsidR="00DF5C1D">
              <w:rPr>
                <w:lang w:val="en-US"/>
              </w:rPr>
              <w:t>n</w:t>
            </w:r>
            <w:r w:rsidR="00DF5C1D">
              <w:rPr>
                <w:rFonts w:eastAsia="Yu Mincho"/>
                <w:caps/>
                <w:lang w:eastAsia="ja-JP"/>
              </w:rPr>
              <w:t>78A</w:t>
            </w:r>
            <w:r w:rsidR="00894CD7"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894CD7" w:rsidRDefault="00B1363B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B70B42">
              <w:rPr>
                <w:rFonts w:eastAsia="Yu Mincho"/>
                <w:caps/>
                <w:lang w:eastAsia="ja-JP"/>
              </w:rPr>
              <w:t>3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lang w:val="en-US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DF5C1D">
              <w:rPr>
                <w:rFonts w:eastAsia="Yu Mincho"/>
                <w:caps/>
                <w:lang w:eastAsia="ja-JP"/>
              </w:rPr>
              <w:t>-</w:t>
            </w:r>
            <w:r w:rsidR="00DF5C1D">
              <w:rPr>
                <w:lang w:val="en-US"/>
              </w:rPr>
              <w:t>n</w:t>
            </w:r>
            <w:r w:rsidR="00DF5C1D">
              <w:rPr>
                <w:rFonts w:eastAsia="Yu Mincho"/>
                <w:caps/>
                <w:lang w:eastAsia="ja-JP"/>
              </w:rPr>
              <w:t>78A</w:t>
            </w:r>
            <w:r w:rsidR="00DF5C1D" w:rsidRPr="001F36DD">
              <w:rPr>
                <w:rFonts w:eastAsia="Yu Mincho"/>
                <w:caps/>
                <w:lang w:eastAsia="ja-JP"/>
              </w:rPr>
              <w:t xml:space="preserve"> </w:t>
            </w:r>
            <w:r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B70B42">
              <w:rPr>
                <w:rFonts w:eastAsia="Yu Mincho"/>
                <w:caps/>
                <w:lang w:eastAsia="ja-JP"/>
              </w:rPr>
              <w:t>3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</w:p>
          <w:p w:rsidR="00DF5C1D" w:rsidRDefault="00DF5C1D" w:rsidP="00DF5C1D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B70B42">
              <w:rPr>
                <w:rFonts w:eastAsia="Yu Mincho"/>
                <w:caps/>
                <w:lang w:eastAsia="ja-JP"/>
              </w:rPr>
              <w:t>3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78A</w:t>
            </w:r>
            <w:r w:rsidRPr="001F36DD">
              <w:rPr>
                <w:rFonts w:eastAsia="Yu Mincho"/>
                <w:caps/>
                <w:lang w:eastAsia="ja-JP"/>
              </w:rPr>
              <w:t xml:space="preserve"> 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B70B42">
              <w:rPr>
                <w:rFonts w:eastAsia="Yu Mincho"/>
                <w:caps/>
                <w:lang w:eastAsia="ja-JP"/>
              </w:rPr>
              <w:t>3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</w:p>
          <w:p w:rsidR="00DF5C1D" w:rsidRPr="00894CD7" w:rsidRDefault="00DF5C1D" w:rsidP="00DF5C1D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B70B42">
              <w:rPr>
                <w:rFonts w:eastAsia="Yu Mincho"/>
                <w:caps/>
                <w:lang w:eastAsia="ja-JP"/>
              </w:rPr>
              <w:t>3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78A</w:t>
            </w:r>
            <w:r w:rsidRPr="001F36DD">
              <w:rPr>
                <w:rFonts w:eastAsia="Yu Mincho"/>
                <w:caps/>
                <w:lang w:eastAsia="ja-JP"/>
              </w:rPr>
              <w:t xml:space="preserve"> 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>
              <w:rPr>
                <w:rFonts w:eastAsia="Yu Mincho"/>
                <w:caps/>
                <w:lang w:eastAsia="ja-JP"/>
              </w:rPr>
              <w:t>78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1FDD" w:rsidRDefault="00BC1FDD">
      <w:pPr>
        <w:spacing w:after="0"/>
      </w:pPr>
      <w:r>
        <w:separator/>
      </w:r>
    </w:p>
  </w:endnote>
  <w:endnote w:type="continuationSeparator" w:id="0">
    <w:p w:rsidR="00BC1FDD" w:rsidRDefault="00BC1F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‚l‚r –¾’©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AA5A25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1FDD" w:rsidRDefault="00BC1FDD">
      <w:pPr>
        <w:spacing w:after="0"/>
      </w:pPr>
      <w:r>
        <w:separator/>
      </w:r>
    </w:p>
  </w:footnote>
  <w:footnote w:type="continuationSeparator" w:id="0">
    <w:p w:rsidR="00BC1FDD" w:rsidRDefault="00BC1FD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6172F3">
    <w:pPr>
      <w:pStyle w:val="af3"/>
    </w:pPr>
  </w:p>
  <w:p w:rsidR="006172F3" w:rsidRDefault="006172F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29B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4C09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1492"/>
    <w:rsid w:val="00AB46D4"/>
    <w:rsid w:val="00AB5334"/>
    <w:rsid w:val="00AB69AD"/>
    <w:rsid w:val="00AC032E"/>
    <w:rsid w:val="00AD36EA"/>
    <w:rsid w:val="00AD397D"/>
    <w:rsid w:val="00AD719B"/>
    <w:rsid w:val="00AD7508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70B42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1FDD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4F5A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5C1D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D02E11-9732-4481-B715-281E91524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1</Pages>
  <Words>138</Words>
  <Characters>790</Characters>
  <Application>Microsoft Office Word</Application>
  <DocSecurity>0</DocSecurity>
  <Lines>6</Lines>
  <Paragraphs>1</Paragraphs>
  <ScaleCrop>false</ScaleCrop>
  <Company>ETSI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16</cp:revision>
  <cp:lastPrinted>2020-02-05T15:54:00Z</cp:lastPrinted>
  <dcterms:created xsi:type="dcterms:W3CDTF">2022-09-02T09:30:00Z</dcterms:created>
  <dcterms:modified xsi:type="dcterms:W3CDTF">2025-05-16T09:00:00Z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